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2422B4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422B4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422B4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422B4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502D1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11091/033-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2422B4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2422B4" w:rsidRPr="002422B4">
          <w:rPr>
            <w:bCs/>
          </w:rPr>
          <w:t>24</w:t>
        </w:r>
        <w:r w:rsidR="002422B4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502D1F" w:rsidRPr="00502D1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502D1F" w:rsidRPr="00502D1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502D1F" w:rsidRPr="00502D1F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502D1F" w:rsidRPr="00502D1F">
          <w:rPr>
            <w:u w:val="single"/>
          </w:rPr>
          <w:t xml:space="preserve"> 11091/033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502D1F" w:rsidRPr="00502D1F">
          <w:rPr>
            <w:rStyle w:val="aa"/>
          </w:rPr>
          <w:t xml:space="preserve"> Кладовщик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502D1F" w:rsidRPr="00502D1F">
          <w:rPr>
            <w:rStyle w:val="aa"/>
          </w:rPr>
          <w:t xml:space="preserve"> 12759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502D1F" w:rsidRPr="00502D1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2422B4" w:rsidRPr="00A31431" w:rsidTr="00C30AD7">
        <w:trPr>
          <w:jc w:val="center"/>
        </w:trPr>
        <w:tc>
          <w:tcPr>
            <w:tcW w:w="4678" w:type="dxa"/>
            <w:vAlign w:val="center"/>
          </w:tcPr>
          <w:p w:rsidR="002422B4" w:rsidRPr="00A31431" w:rsidRDefault="002422B4" w:rsidP="002422B4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2422B4" w:rsidRPr="00A31431" w:rsidRDefault="002422B4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2422B4" w:rsidRPr="00A31431" w:rsidRDefault="002422B4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2422B4" w:rsidRPr="00A31431" w:rsidRDefault="002422B4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2422B4" w:rsidRPr="00A31431" w:rsidRDefault="002422B4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422B4" w:rsidRPr="002422B4" w:rsidRDefault="0003193F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2422B4" w:rsidRPr="002422B4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2422B4" w:rsidRPr="002422B4" w:rsidRDefault="002422B4" w:rsidP="00AD14A4">
      <w:r w:rsidRPr="002422B4">
        <w:t>- Руководство по эксплуатации шумомера интегрирующего виброметра ШИ-01В МГФК.968620.110РЭ;</w:t>
      </w:r>
    </w:p>
    <w:p w:rsidR="002422B4" w:rsidRPr="002422B4" w:rsidRDefault="002422B4" w:rsidP="00AD14A4">
      <w:r w:rsidRPr="002422B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2422B4" w:rsidP="00AD14A4">
      <w:r w:rsidRPr="002422B4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03193F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502D1F" w:rsidRPr="00502D1F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2422B4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2422B4" w:rsidRPr="00A31431" w:rsidTr="00C30AD7">
        <w:trPr>
          <w:jc w:val="center"/>
        </w:trPr>
        <w:tc>
          <w:tcPr>
            <w:tcW w:w="3085" w:type="dxa"/>
            <w:vAlign w:val="center"/>
          </w:tcPr>
          <w:p w:rsidR="002422B4" w:rsidRPr="00A31431" w:rsidRDefault="002422B4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2422B4" w:rsidRPr="00A31431" w:rsidRDefault="002422B4" w:rsidP="007C56B5">
            <w:pPr>
              <w:pStyle w:val="a8"/>
            </w:pPr>
            <w:r>
              <w:t>49.2; 49.0; 49.1</w:t>
            </w:r>
          </w:p>
        </w:tc>
        <w:tc>
          <w:tcPr>
            <w:tcW w:w="2108" w:type="dxa"/>
            <w:vAlign w:val="center"/>
          </w:tcPr>
          <w:p w:rsidR="002422B4" w:rsidRPr="00A31431" w:rsidRDefault="002422B4" w:rsidP="007C56B5">
            <w:pPr>
              <w:pStyle w:val="a8"/>
            </w:pPr>
            <w:r>
              <w:t>49.1</w:t>
            </w:r>
          </w:p>
        </w:tc>
        <w:tc>
          <w:tcPr>
            <w:tcW w:w="1843" w:type="dxa"/>
            <w:vAlign w:val="center"/>
          </w:tcPr>
          <w:p w:rsidR="002422B4" w:rsidRPr="00A31431" w:rsidRDefault="002422B4" w:rsidP="007C56B5">
            <w:pPr>
              <w:pStyle w:val="a8"/>
            </w:pPr>
            <w:r>
              <w:t>192</w:t>
            </w:r>
          </w:p>
        </w:tc>
        <w:tc>
          <w:tcPr>
            <w:tcW w:w="1418" w:type="dxa"/>
            <w:vAlign w:val="center"/>
          </w:tcPr>
          <w:p w:rsidR="002422B4" w:rsidRPr="00A31431" w:rsidRDefault="002422B4" w:rsidP="007C56B5">
            <w:pPr>
              <w:pStyle w:val="a8"/>
            </w:pPr>
            <w:r>
              <w:t>192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03193F" w:rsidP="00FE033F">
      <w:pPr>
        <w:pStyle w:val="a6"/>
      </w:pPr>
      <w:fldSimple w:instr=" DOCVARIABLE  shum_result \* MERGEFORMAT ">
        <w:r w:rsidR="002422B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45.1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2422B4" w:rsidRPr="00A31431" w:rsidTr="006939DC">
        <w:trPr>
          <w:jc w:val="center"/>
        </w:trPr>
        <w:tc>
          <w:tcPr>
            <w:tcW w:w="3728" w:type="dxa"/>
            <w:vAlign w:val="center"/>
          </w:tcPr>
          <w:p w:rsidR="002422B4" w:rsidRPr="00A31431" w:rsidRDefault="002422B4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2422B4" w:rsidRPr="00A31431" w:rsidRDefault="002422B4" w:rsidP="00E576CE">
            <w:pPr>
              <w:pStyle w:val="a8"/>
            </w:pPr>
            <w:r>
              <w:t>45.1</w:t>
            </w:r>
          </w:p>
        </w:tc>
        <w:tc>
          <w:tcPr>
            <w:tcW w:w="2318" w:type="dxa"/>
            <w:vAlign w:val="center"/>
          </w:tcPr>
          <w:p w:rsidR="002422B4" w:rsidRPr="00A31431" w:rsidRDefault="002422B4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2422B4" w:rsidRPr="00A31431" w:rsidRDefault="002422B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03193F" w:rsidP="00D76DF8">
      <w:fldSimple w:instr=" DOCVARIABLE att_zakl \* MERGEFORMAT ">
        <w:r w:rsidR="002422B4" w:rsidRPr="002422B4">
          <w:rPr>
            <w:bCs/>
          </w:rPr>
          <w:t>-</w:t>
        </w:r>
        <w:r w:rsidR="002422B4" w:rsidRPr="002422B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2422B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422B4" w:rsidTr="002422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422B4" w:rsidRDefault="002422B4" w:rsidP="00AA46ED">
            <w:pPr>
              <w:pStyle w:val="a8"/>
            </w:pPr>
            <w:r w:rsidRPr="002422B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422B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422B4" w:rsidRDefault="002422B4" w:rsidP="00AA46ED">
            <w:pPr>
              <w:pStyle w:val="a8"/>
            </w:pPr>
            <w:r w:rsidRPr="002422B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422B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422B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422B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422B4" w:rsidRDefault="002422B4" w:rsidP="00AA46ED">
            <w:pPr>
              <w:pStyle w:val="a8"/>
            </w:pPr>
            <w:r w:rsidRPr="002422B4">
              <w:t>Митяева Ольга Александровна</w:t>
            </w:r>
          </w:p>
        </w:tc>
      </w:tr>
      <w:tr w:rsidR="00AA46ED" w:rsidRPr="002422B4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422B4" w:rsidRDefault="002422B4" w:rsidP="00AA46ED">
            <w:pPr>
              <w:pStyle w:val="a8"/>
              <w:rPr>
                <w:b/>
                <w:vertAlign w:val="superscript"/>
              </w:rPr>
            </w:pPr>
            <w:r w:rsidRPr="002422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422B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422B4" w:rsidRDefault="002422B4" w:rsidP="00AA46ED">
            <w:pPr>
              <w:pStyle w:val="a8"/>
              <w:rPr>
                <w:b/>
                <w:vertAlign w:val="superscript"/>
              </w:rPr>
            </w:pPr>
            <w:r w:rsidRPr="002422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422B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422B4" w:rsidRDefault="002422B4" w:rsidP="00AA46ED">
            <w:pPr>
              <w:pStyle w:val="a8"/>
              <w:rPr>
                <w:b/>
                <w:vertAlign w:val="superscript"/>
              </w:rPr>
            </w:pPr>
            <w:r w:rsidRPr="002422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422B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422B4" w:rsidRDefault="002422B4" w:rsidP="00AA46ED">
            <w:pPr>
              <w:pStyle w:val="a8"/>
              <w:rPr>
                <w:b/>
                <w:vertAlign w:val="superscript"/>
              </w:rPr>
            </w:pPr>
            <w:r w:rsidRPr="002422B4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2422B4" w:rsidTr="002422B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422B4" w:rsidRDefault="002422B4" w:rsidP="00305844">
            <w:pPr>
              <w:pStyle w:val="a8"/>
            </w:pPr>
            <w:r w:rsidRPr="002422B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422B4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422B4" w:rsidRDefault="002422B4" w:rsidP="00305844">
            <w:pPr>
              <w:pStyle w:val="a8"/>
            </w:pPr>
            <w:r w:rsidRPr="002422B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422B4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422B4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2422B4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422B4" w:rsidRDefault="002422B4" w:rsidP="00305844">
            <w:pPr>
              <w:pStyle w:val="a8"/>
            </w:pPr>
            <w:r w:rsidRPr="002422B4">
              <w:t>Лукичев Дмитрий Олегович</w:t>
            </w:r>
          </w:p>
        </w:tc>
      </w:tr>
      <w:tr w:rsidR="00305844" w:rsidRPr="002422B4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2422B4" w:rsidRDefault="002422B4" w:rsidP="00305844">
            <w:pPr>
              <w:pStyle w:val="a8"/>
              <w:rPr>
                <w:b/>
                <w:vertAlign w:val="superscript"/>
              </w:rPr>
            </w:pPr>
            <w:r w:rsidRPr="002422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2422B4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2422B4" w:rsidRDefault="002422B4" w:rsidP="00305844">
            <w:pPr>
              <w:pStyle w:val="a8"/>
              <w:rPr>
                <w:b/>
                <w:vertAlign w:val="superscript"/>
              </w:rPr>
            </w:pPr>
            <w:r w:rsidRPr="002422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2422B4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2422B4" w:rsidRDefault="002422B4" w:rsidP="00305844">
            <w:pPr>
              <w:pStyle w:val="a8"/>
              <w:rPr>
                <w:b/>
                <w:vertAlign w:val="superscript"/>
              </w:rPr>
            </w:pPr>
            <w:r w:rsidRPr="002422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2422B4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2422B4" w:rsidRDefault="002422B4" w:rsidP="00305844">
            <w:pPr>
              <w:pStyle w:val="a8"/>
              <w:rPr>
                <w:b/>
                <w:vertAlign w:val="superscript"/>
              </w:rPr>
            </w:pPr>
            <w:r w:rsidRPr="002422B4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2B4" w:rsidRDefault="002422B4" w:rsidP="0076042D">
      <w:pPr>
        <w:pStyle w:val="a9"/>
      </w:pPr>
      <w:r>
        <w:separator/>
      </w:r>
    </w:p>
  </w:endnote>
  <w:endnote w:type="continuationSeparator" w:id="0">
    <w:p w:rsidR="002422B4" w:rsidRDefault="002422B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02D1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11091/033-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03193F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03193F" w:rsidRPr="00C30AD7">
            <w:rPr>
              <w:rStyle w:val="ad"/>
              <w:sz w:val="20"/>
              <w:szCs w:val="20"/>
            </w:rPr>
            <w:fldChar w:fldCharType="separate"/>
          </w:r>
          <w:r w:rsidR="00502D1F">
            <w:rPr>
              <w:rStyle w:val="ad"/>
              <w:noProof/>
              <w:sz w:val="20"/>
              <w:szCs w:val="20"/>
            </w:rPr>
            <w:t>1</w:t>
          </w:r>
          <w:r w:rsidR="0003193F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02D1F" w:rsidRPr="00502D1F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2B4" w:rsidRDefault="002422B4" w:rsidP="0076042D">
      <w:pPr>
        <w:pStyle w:val="a9"/>
      </w:pPr>
      <w:r>
        <w:separator/>
      </w:r>
    </w:p>
  </w:footnote>
  <w:footnote w:type="continuationSeparator" w:id="0">
    <w:p w:rsidR="002422B4" w:rsidRDefault="002422B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275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3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683CEE792964E109AF488F10683D5AB"/>
    <w:docVar w:name="rm_id" w:val="169"/>
    <w:docVar w:name="rm_name" w:val=" Кладовщик "/>
    <w:docVar w:name="rm_number" w:val=" 11091/033 "/>
    <w:docVar w:name="shum_result" w:val="Эквивалентный уровень звука за 8-часовой рабочий день на данном рабочем месте составляет 45.1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Пищевые продукты "/>
    <w:docVar w:name="U8h" w:val="1.23"/>
    <w:docVar w:name="version" w:val="51"/>
    <w:docVar w:name="zona_name" w:val="Кабинет"/>
    <w:docVar w:name="zona_time" w:val="40"/>
  </w:docVars>
  <w:rsids>
    <w:rsidRoot w:val="00FC6684"/>
    <w:rsid w:val="00025683"/>
    <w:rsid w:val="0003193F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422B4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02D1F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CF4B21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C6684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2016-11-24T11:59:00Z</dcterms:created>
  <dcterms:modified xsi:type="dcterms:W3CDTF">2016-11-25T06:29:00Z</dcterms:modified>
</cp:coreProperties>
</file>